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4A6C5" w14:textId="77777777" w:rsidR="006B2F86" w:rsidRDefault="00A40B6A" w:rsidP="00E71FC3">
      <w:pPr>
        <w:pStyle w:val="NoSpacing"/>
      </w:pPr>
      <w:r>
        <w:rPr>
          <w:u w:val="single"/>
        </w:rPr>
        <w:t xml:space="preserve">John KYRKEBY (KYRCBY, </w:t>
      </w:r>
      <w:proofErr w:type="gramStart"/>
      <w:r>
        <w:rPr>
          <w:u w:val="single"/>
        </w:rPr>
        <w:t>KYRKBY)</w:t>
      </w:r>
      <w:r>
        <w:t xml:space="preserve">   </w:t>
      </w:r>
      <w:proofErr w:type="gramEnd"/>
      <w:r>
        <w:t xml:space="preserve">   (fl.1420-61)</w:t>
      </w:r>
    </w:p>
    <w:p w14:paraId="288ED738" w14:textId="77777777" w:rsidR="00A40B6A" w:rsidRDefault="00A40B6A" w:rsidP="00E71FC3">
      <w:pPr>
        <w:pStyle w:val="NoSpacing"/>
      </w:pPr>
      <w:r>
        <w:t>of London. Mercer.</w:t>
      </w:r>
    </w:p>
    <w:p w14:paraId="0AE3385E" w14:textId="77777777" w:rsidR="00A40B6A" w:rsidRDefault="00A40B6A" w:rsidP="00E71FC3">
      <w:pPr>
        <w:pStyle w:val="NoSpacing"/>
      </w:pPr>
    </w:p>
    <w:p w14:paraId="49F62A64" w14:textId="77777777" w:rsidR="00A40B6A" w:rsidRDefault="00A40B6A" w:rsidP="00E71FC3">
      <w:pPr>
        <w:pStyle w:val="NoSpacing"/>
      </w:pPr>
    </w:p>
    <w:p w14:paraId="03C519AB" w14:textId="77777777" w:rsidR="00A40B6A" w:rsidRDefault="00A40B6A" w:rsidP="00E71FC3">
      <w:pPr>
        <w:pStyle w:val="NoSpacing"/>
      </w:pPr>
      <w:r>
        <w:t xml:space="preserve">         1420-1</w:t>
      </w:r>
      <w:r>
        <w:tab/>
        <w:t xml:space="preserve">Apprentice of Thomas </w:t>
      </w:r>
      <w:proofErr w:type="spellStart"/>
      <w:r>
        <w:t>Bataille</w:t>
      </w:r>
      <w:proofErr w:type="spellEnd"/>
      <w:r>
        <w:t>(q.v.).   (Jefferson p.1094)</w:t>
      </w:r>
    </w:p>
    <w:p w14:paraId="3B7678B5" w14:textId="77777777" w:rsidR="00A40B6A" w:rsidRDefault="00A40B6A" w:rsidP="00E71FC3">
      <w:pPr>
        <w:pStyle w:val="NoSpacing"/>
      </w:pPr>
      <w:r>
        <w:tab/>
        <w:t>1426</w:t>
      </w:r>
      <w:r>
        <w:tab/>
        <w:t>He was admitted into the Mercers’ Company.  (ibid.)</w:t>
      </w:r>
    </w:p>
    <w:p w14:paraId="4B018B73" w14:textId="77777777" w:rsidR="00A40B6A" w:rsidRDefault="00A40B6A" w:rsidP="00E71FC3">
      <w:pPr>
        <w:pStyle w:val="NoSpacing"/>
      </w:pPr>
      <w:r>
        <w:t xml:space="preserve">         1426-7</w:t>
      </w:r>
      <w:r>
        <w:tab/>
        <w:t>He issued from his apprenticeship.   (ibid.)</w:t>
      </w:r>
    </w:p>
    <w:p w14:paraId="154F9080" w14:textId="77777777" w:rsidR="00A40B6A" w:rsidRDefault="00A40B6A" w:rsidP="00E71FC3">
      <w:pPr>
        <w:pStyle w:val="NoSpacing"/>
      </w:pPr>
      <w:r>
        <w:t xml:space="preserve">         1433-4</w:t>
      </w:r>
      <w:r>
        <w:tab/>
        <w:t xml:space="preserve">He had an apprentice called Thomas </w:t>
      </w:r>
      <w:proofErr w:type="spellStart"/>
      <w:r>
        <w:t>Resoun</w:t>
      </w:r>
      <w:proofErr w:type="spellEnd"/>
      <w:r>
        <w:t>(q.v.).  (ibid.)</w:t>
      </w:r>
    </w:p>
    <w:p w14:paraId="28672A2F" w14:textId="77777777" w:rsidR="00A40B6A" w:rsidRDefault="00A40B6A" w:rsidP="00E71FC3">
      <w:pPr>
        <w:pStyle w:val="NoSpacing"/>
      </w:pPr>
      <w:r>
        <w:t xml:space="preserve">         1445-6</w:t>
      </w:r>
      <w:r>
        <w:tab/>
        <w:t xml:space="preserve">He had an apprentice called William </w:t>
      </w:r>
      <w:proofErr w:type="spellStart"/>
      <w:r>
        <w:t>Kirkeby</w:t>
      </w:r>
      <w:proofErr w:type="spellEnd"/>
      <w:r>
        <w:t>(q.v.).   (ibid.)</w:t>
      </w:r>
    </w:p>
    <w:p w14:paraId="18CA22F2" w14:textId="77777777" w:rsidR="00A40B6A" w:rsidRDefault="00A40B6A" w:rsidP="00E71FC3">
      <w:pPr>
        <w:pStyle w:val="NoSpacing"/>
      </w:pPr>
      <w:r>
        <w:tab/>
        <w:t>1447</w:t>
      </w:r>
      <w:r>
        <w:tab/>
        <w:t xml:space="preserve">He was a tenant of the Mercers’ Company in </w:t>
      </w:r>
      <w:proofErr w:type="spellStart"/>
      <w:r>
        <w:t>Bassishaw</w:t>
      </w:r>
      <w:proofErr w:type="spellEnd"/>
      <w:r>
        <w:t>.  (ibid.)</w:t>
      </w:r>
    </w:p>
    <w:p w14:paraId="1DAB5789" w14:textId="77777777" w:rsidR="00A40B6A" w:rsidRDefault="00A40B6A" w:rsidP="00E71FC3">
      <w:pPr>
        <w:pStyle w:val="NoSpacing"/>
      </w:pPr>
      <w:r>
        <w:t xml:space="preserve">       1448-50</w:t>
      </w:r>
      <w:r>
        <w:tab/>
        <w:t>Warden of the Mercers’ Company.   (ibid.)</w:t>
      </w:r>
    </w:p>
    <w:p w14:paraId="5149F065" w14:textId="7CBAF3C5" w:rsidR="00A40B6A" w:rsidRDefault="00A40B6A" w:rsidP="00E71FC3">
      <w:pPr>
        <w:pStyle w:val="NoSpacing"/>
      </w:pPr>
      <w:r>
        <w:t xml:space="preserve">       1449-50</w:t>
      </w:r>
      <w:r>
        <w:tab/>
        <w:t xml:space="preserve">He had an apprentice called Thomas </w:t>
      </w:r>
      <w:proofErr w:type="spellStart"/>
      <w:r>
        <w:t>Rayson</w:t>
      </w:r>
      <w:proofErr w:type="spellEnd"/>
      <w:r>
        <w:t>(q.v.).   (ibid.)</w:t>
      </w:r>
    </w:p>
    <w:p w14:paraId="099BDDFA" w14:textId="77777777" w:rsidR="00F23D14" w:rsidRDefault="00F23D14" w:rsidP="00F23D14">
      <w:pPr>
        <w:jc w:val="both"/>
      </w:pPr>
      <w:r>
        <w:t xml:space="preserve">  4 Mar.1450</w:t>
      </w:r>
      <w:r>
        <w:tab/>
        <w:t>He, John Sturgeon(q.v.), John Penne(q.v.), Ralph Verney(q.v.) and John</w:t>
      </w:r>
    </w:p>
    <w:p w14:paraId="3B9F6FA0" w14:textId="77777777" w:rsidR="00F23D14" w:rsidRDefault="00F23D14" w:rsidP="00F23D14">
      <w:pPr>
        <w:jc w:val="both"/>
      </w:pPr>
      <w:r>
        <w:tab/>
      </w:r>
      <w:r>
        <w:tab/>
      </w:r>
      <w:proofErr w:type="spellStart"/>
      <w:r>
        <w:t>Barby</w:t>
      </w:r>
      <w:proofErr w:type="spellEnd"/>
      <w:r>
        <w:t xml:space="preserve">(q.v.), mercers, appeared before Thomas </w:t>
      </w:r>
      <w:proofErr w:type="spellStart"/>
      <w:r>
        <w:t>Chalton</w:t>
      </w:r>
      <w:proofErr w:type="spellEnd"/>
      <w:r>
        <w:t xml:space="preserve">, the Mayor(q.v.), </w:t>
      </w:r>
    </w:p>
    <w:p w14:paraId="6E8A229E" w14:textId="77777777" w:rsidR="00F23D14" w:rsidRDefault="00F23D14" w:rsidP="00F23D14">
      <w:pPr>
        <w:jc w:val="both"/>
      </w:pPr>
      <w:r>
        <w:tab/>
      </w:r>
      <w:r>
        <w:tab/>
        <w:t xml:space="preserve">and the Aldermen and </w:t>
      </w:r>
      <w:proofErr w:type="gramStart"/>
      <w:r>
        <w:t>entered into</w:t>
      </w:r>
      <w:proofErr w:type="gramEnd"/>
      <w:r>
        <w:t xml:space="preserve"> a bond in £200 with John Middleton,</w:t>
      </w:r>
    </w:p>
    <w:p w14:paraId="445EEAE7" w14:textId="77777777" w:rsidR="00F23D14" w:rsidRDefault="00F23D14" w:rsidP="00F23D14">
      <w:pPr>
        <w:jc w:val="both"/>
      </w:pPr>
      <w:r>
        <w:tab/>
      </w:r>
      <w:r>
        <w:tab/>
        <w:t>the Chamberlain(q.v.).</w:t>
      </w:r>
    </w:p>
    <w:p w14:paraId="2B26C68D" w14:textId="5F9BCAAA" w:rsidR="00F23D14" w:rsidRDefault="00F23D14" w:rsidP="00F23D14">
      <w:pPr>
        <w:jc w:val="both"/>
      </w:pPr>
      <w:r>
        <w:tab/>
      </w:r>
      <w:r>
        <w:tab/>
        <w:t xml:space="preserve">(“Calendar of Letter-Books of the City of London”: </w:t>
      </w:r>
      <w:proofErr w:type="gramStart"/>
      <w:r>
        <w:t>K  folio</w:t>
      </w:r>
      <w:proofErr w:type="gramEnd"/>
      <w:r>
        <w:t xml:space="preserve"> 246)</w:t>
      </w:r>
    </w:p>
    <w:p w14:paraId="1C98336D" w14:textId="592334F6" w:rsidR="00A40B6A" w:rsidRDefault="00A40B6A" w:rsidP="00E71FC3">
      <w:pPr>
        <w:pStyle w:val="NoSpacing"/>
      </w:pPr>
      <w:r>
        <w:t xml:space="preserve">         1451-2</w:t>
      </w:r>
      <w:r>
        <w:tab/>
        <w:t xml:space="preserve">He had an apprentice called John </w:t>
      </w:r>
      <w:proofErr w:type="spellStart"/>
      <w:r>
        <w:t>Rufford</w:t>
      </w:r>
      <w:proofErr w:type="spellEnd"/>
      <w:r>
        <w:t>(q.v.).   (</w:t>
      </w:r>
      <w:r w:rsidR="00F23D14">
        <w:t>Jefferson p.1094)</w:t>
      </w:r>
    </w:p>
    <w:p w14:paraId="15F9A32F" w14:textId="77777777" w:rsidR="00A40B6A" w:rsidRDefault="00A40B6A" w:rsidP="00E71FC3">
      <w:pPr>
        <w:pStyle w:val="NoSpacing"/>
      </w:pPr>
      <w:r>
        <w:t xml:space="preserve">         1456-7</w:t>
      </w:r>
      <w:r>
        <w:tab/>
        <w:t xml:space="preserve">He had an apprentice called Robert </w:t>
      </w:r>
      <w:proofErr w:type="spellStart"/>
      <w:r>
        <w:t>Burgeis</w:t>
      </w:r>
      <w:proofErr w:type="spellEnd"/>
      <w:r>
        <w:t>(q.v.).   (ibid.)</w:t>
      </w:r>
    </w:p>
    <w:p w14:paraId="24F5F999" w14:textId="77777777" w:rsidR="00A40B6A" w:rsidRDefault="00A40B6A" w:rsidP="00E71FC3">
      <w:pPr>
        <w:pStyle w:val="NoSpacing"/>
      </w:pPr>
      <w:r>
        <w:t xml:space="preserve">         1458-9</w:t>
      </w:r>
      <w:r>
        <w:tab/>
        <w:t>He was in debt to the Mercers’ Company for his rent.   (ibid.)</w:t>
      </w:r>
    </w:p>
    <w:p w14:paraId="0B752CEA" w14:textId="77777777" w:rsidR="00A40B6A" w:rsidRDefault="00A40B6A" w:rsidP="00E71FC3">
      <w:pPr>
        <w:pStyle w:val="NoSpacing"/>
      </w:pPr>
      <w:r>
        <w:t xml:space="preserve">         1460-1</w:t>
      </w:r>
      <w:r>
        <w:tab/>
        <w:t>He had an apprentice called Thomas Smyth(q.v.).   (ibid.)</w:t>
      </w:r>
    </w:p>
    <w:p w14:paraId="2948C7AE" w14:textId="77777777" w:rsidR="00A40B6A" w:rsidRDefault="00A40B6A" w:rsidP="00E71FC3">
      <w:pPr>
        <w:pStyle w:val="NoSpacing"/>
      </w:pPr>
    </w:p>
    <w:p w14:paraId="68211A4D" w14:textId="77777777" w:rsidR="00A40B6A" w:rsidRDefault="00A40B6A" w:rsidP="00E71FC3">
      <w:pPr>
        <w:pStyle w:val="NoSpacing"/>
      </w:pPr>
    </w:p>
    <w:p w14:paraId="58FAEFBC" w14:textId="36B39DD4" w:rsidR="00A40B6A" w:rsidRDefault="00A40B6A" w:rsidP="00E71FC3">
      <w:pPr>
        <w:pStyle w:val="NoSpacing"/>
      </w:pPr>
      <w:r>
        <w:t>17 April 2017</w:t>
      </w:r>
    </w:p>
    <w:p w14:paraId="23BAAD67" w14:textId="13E0152B" w:rsidR="00F23D14" w:rsidRPr="00A40B6A" w:rsidRDefault="00F23D14" w:rsidP="00E71FC3">
      <w:pPr>
        <w:pStyle w:val="NoSpacing"/>
      </w:pPr>
      <w:r>
        <w:t>29 January 2018</w:t>
      </w:r>
      <w:bookmarkStart w:id="0" w:name="_GoBack"/>
      <w:bookmarkEnd w:id="0"/>
    </w:p>
    <w:sectPr w:rsidR="00F23D14" w:rsidRPr="00A40B6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F1445" w14:textId="77777777" w:rsidR="00A40B6A" w:rsidRDefault="00A40B6A" w:rsidP="00E71FC3">
      <w:r>
        <w:separator/>
      </w:r>
    </w:p>
  </w:endnote>
  <w:endnote w:type="continuationSeparator" w:id="0">
    <w:p w14:paraId="27F508C1" w14:textId="77777777" w:rsidR="00A40B6A" w:rsidRDefault="00A40B6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F6F1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BF17D" w14:textId="77777777" w:rsidR="00A40B6A" w:rsidRDefault="00A40B6A" w:rsidP="00E71FC3">
      <w:r>
        <w:separator/>
      </w:r>
    </w:p>
  </w:footnote>
  <w:footnote w:type="continuationSeparator" w:id="0">
    <w:p w14:paraId="79B24ED1" w14:textId="77777777" w:rsidR="00A40B6A" w:rsidRDefault="00A40B6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B6A"/>
    <w:rsid w:val="001A7C09"/>
    <w:rsid w:val="00577BD5"/>
    <w:rsid w:val="00656CBA"/>
    <w:rsid w:val="006A1F77"/>
    <w:rsid w:val="00733BE7"/>
    <w:rsid w:val="00A40B6A"/>
    <w:rsid w:val="00AB52E8"/>
    <w:rsid w:val="00B16D3F"/>
    <w:rsid w:val="00BB41AC"/>
    <w:rsid w:val="00E71FC3"/>
    <w:rsid w:val="00EF4813"/>
    <w:rsid w:val="00F23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B836A"/>
  <w15:chartTrackingRefBased/>
  <w15:docId w15:val="{9811904C-9B3F-4F1A-99B4-00318DAF9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3D1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2017-04-17T10:20:00Z</dcterms:created>
  <dcterms:modified xsi:type="dcterms:W3CDTF">2018-01-29T09:50:00Z</dcterms:modified>
</cp:coreProperties>
</file>